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7B" w:rsidRPr="0085338E" w:rsidRDefault="0023017B">
      <w:pPr>
        <w:rPr>
          <w:rFonts w:ascii="Times New Roman" w:hAnsi="Times New Roman"/>
          <w:b/>
          <w:sz w:val="28"/>
          <w:szCs w:val="28"/>
        </w:rPr>
      </w:pPr>
      <w:r w:rsidRPr="0085338E">
        <w:rPr>
          <w:rFonts w:ascii="Times New Roman" w:hAnsi="Times New Roman"/>
          <w:b/>
          <w:sz w:val="28"/>
          <w:szCs w:val="28"/>
        </w:rPr>
        <w:t>Задания для выполнения контрольных работ по курсу гражданское процессуальное право (гражданский процесс).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Вариант 1.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Задание 1. Ненадлежащая сторона в процессе: понятие, условия и порядок замены.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Задание 2. Основания, порядок выдачи и содержание судебного приказа. 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>Задание 3. Решите задачу. Гражданин А. и его малолетние дети были решением суда выселены из принадлежащей А. на праве собственности квартиры. Иного жилья А. не имел. Выселение было осуществлено судебным приставом по исполнительному листу в зимний период.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Вопросы: 1. Опишите надлежащий состав лиц, которые должны были участвовать в деле?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2. Какие органы обязаны дать заключение в таком процессе и относительно чего? 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3. Кто обязан эти органы привлечь в процесс? 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>4. Будет ли законным решение, вынесенное без их участия? Если да, то в каких случаях?</w:t>
      </w:r>
    </w:p>
    <w:p w:rsidR="0023017B" w:rsidRPr="0085338E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 xml:space="preserve"> 5. Законно ли решение суда в части обращения взыскания на имущество, являющееся единственным пригодным для проживания помещением? 6. Законны ли действия судебного пристава? </w:t>
      </w:r>
    </w:p>
    <w:p w:rsidR="0023017B" w:rsidRDefault="0023017B">
      <w:pPr>
        <w:rPr>
          <w:rFonts w:ascii="Times New Roman" w:hAnsi="Times New Roman"/>
          <w:sz w:val="28"/>
          <w:szCs w:val="28"/>
        </w:rPr>
      </w:pPr>
      <w:r w:rsidRPr="0085338E">
        <w:rPr>
          <w:rFonts w:ascii="Times New Roman" w:hAnsi="Times New Roman"/>
          <w:sz w:val="28"/>
          <w:szCs w:val="28"/>
        </w:rPr>
        <w:t>7. Что бы Вы посоветовали А.?</w:t>
      </w:r>
    </w:p>
    <w:p w:rsidR="0023017B" w:rsidRPr="0085338E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Default="0023017B">
      <w:pPr>
        <w:rPr>
          <w:rFonts w:ascii="Times New Roman" w:hAnsi="Times New Roman"/>
          <w:b/>
          <w:sz w:val="28"/>
          <w:szCs w:val="28"/>
        </w:rPr>
      </w:pPr>
    </w:p>
    <w:p w:rsidR="0023017B" w:rsidRPr="0085338E" w:rsidRDefault="0023017B">
      <w:pPr>
        <w:rPr>
          <w:rFonts w:ascii="Times New Roman" w:hAnsi="Times New Roman"/>
          <w:b/>
          <w:sz w:val="28"/>
          <w:szCs w:val="28"/>
        </w:rPr>
      </w:pPr>
    </w:p>
    <w:sectPr w:rsidR="0023017B" w:rsidRPr="0085338E" w:rsidSect="0032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338E"/>
    <w:rsid w:val="000070C3"/>
    <w:rsid w:val="0023017B"/>
    <w:rsid w:val="00326A53"/>
    <w:rsid w:val="0046544D"/>
    <w:rsid w:val="00853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A5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154</Words>
  <Characters>879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User55</dc:creator>
  <cp:keywords/>
  <dc:description/>
  <cp:lastModifiedBy>Надежда</cp:lastModifiedBy>
  <cp:revision>4</cp:revision>
  <dcterms:created xsi:type="dcterms:W3CDTF">2016-04-18T15:16:00Z</dcterms:created>
  <dcterms:modified xsi:type="dcterms:W3CDTF">2016-04-19T07:54:00Z</dcterms:modified>
</cp:coreProperties>
</file>